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086" w:rsidRPr="00153410" w:rsidRDefault="00485086" w:rsidP="005532DB">
      <w:pPr>
        <w:spacing w:afterLines="50"/>
        <w:jc w:val="left"/>
      </w:pPr>
      <w:r w:rsidRPr="00153410">
        <w:rPr>
          <w:rFonts w:cs="宋体" w:hint="eastAsia"/>
        </w:rPr>
        <w:t>附件</w:t>
      </w:r>
      <w:r w:rsidRPr="00153410">
        <w:t>2</w:t>
      </w:r>
    </w:p>
    <w:p w:rsidR="00485086" w:rsidRPr="001D0BF5" w:rsidRDefault="00485086" w:rsidP="005532DB">
      <w:pPr>
        <w:spacing w:afterLines="50"/>
        <w:jc w:val="center"/>
        <w:rPr>
          <w:rFonts w:cs="Times New Roman"/>
          <w:b/>
          <w:bCs/>
          <w:sz w:val="32"/>
          <w:szCs w:val="32"/>
        </w:rPr>
      </w:pPr>
      <w:bookmarkStart w:id="0" w:name="_GoBack"/>
      <w:bookmarkEnd w:id="0"/>
      <w:r w:rsidRPr="001D0BF5">
        <w:rPr>
          <w:rFonts w:cs="宋体" w:hint="eastAsia"/>
          <w:b/>
          <w:bCs/>
          <w:sz w:val="32"/>
          <w:szCs w:val="32"/>
        </w:rPr>
        <w:t>课程教学大纲</w:t>
      </w:r>
    </w:p>
    <w:tbl>
      <w:tblPr>
        <w:tblW w:w="99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485086" w:rsidRPr="001868E3">
        <w:trPr>
          <w:trHeight w:val="614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485086" w:rsidRPr="001868E3" w:rsidRDefault="00485086" w:rsidP="001868E3">
            <w:pPr>
              <w:jc w:val="left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课程基本信息（</w:t>
            </w:r>
            <w:r w:rsidRPr="001868E3">
              <w:t>Course Information</w:t>
            </w:r>
            <w:r w:rsidRPr="001868E3">
              <w:rPr>
                <w:rFonts w:cs="宋体" w:hint="eastAsia"/>
              </w:rPr>
              <w:t>）</w:t>
            </w:r>
          </w:p>
        </w:tc>
      </w:tr>
      <w:tr w:rsidR="00485086" w:rsidRPr="001868E3">
        <w:trPr>
          <w:trHeight w:val="559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课程代码</w:t>
            </w:r>
          </w:p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（</w:t>
            </w:r>
            <w:r w:rsidRPr="001868E3">
              <w:t>Course Code</w:t>
            </w:r>
            <w:r w:rsidRPr="001868E3">
              <w:rPr>
                <w:rFonts w:cs="宋体"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485086" w:rsidRPr="001868E3" w:rsidRDefault="00485086" w:rsidP="00A724E5">
            <w:pPr>
              <w:rPr>
                <w:rFonts w:cs="Times New Roman"/>
                <w:w w:val="90"/>
              </w:rPr>
            </w:pPr>
            <w:r w:rsidRPr="002F3EBD">
              <w:rPr>
                <w:sz w:val="24"/>
                <w:szCs w:val="24"/>
              </w:rPr>
              <w:t>SP042</w:t>
            </w:r>
          </w:p>
        </w:tc>
        <w:tc>
          <w:tcPr>
            <w:tcW w:w="1515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color w:val="FF0000"/>
              </w:rPr>
              <w:t>*</w:t>
            </w:r>
            <w:r w:rsidRPr="001868E3">
              <w:rPr>
                <w:rFonts w:cs="宋体" w:hint="eastAsia"/>
              </w:rPr>
              <w:t>学时</w:t>
            </w:r>
          </w:p>
          <w:p w:rsidR="00485086" w:rsidRPr="001868E3" w:rsidRDefault="00485086" w:rsidP="001868E3">
            <w:pPr>
              <w:jc w:val="center"/>
              <w:rPr>
                <w:rFonts w:cs="Times New Roman"/>
                <w:w w:val="90"/>
              </w:rPr>
            </w:pPr>
            <w:r w:rsidRPr="001868E3">
              <w:rPr>
                <w:rFonts w:cs="宋体" w:hint="eastAsia"/>
                <w:w w:val="90"/>
              </w:rPr>
              <w:t>（</w:t>
            </w:r>
            <w:r w:rsidRPr="001868E3">
              <w:rPr>
                <w:w w:val="90"/>
              </w:rPr>
              <w:t>Credit Hours</w:t>
            </w:r>
            <w:r w:rsidRPr="001868E3">
              <w:rPr>
                <w:rFonts w:cs="宋体" w:hint="eastAsia"/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>
              <w:t>16</w:t>
            </w:r>
          </w:p>
        </w:tc>
        <w:tc>
          <w:tcPr>
            <w:tcW w:w="1559" w:type="dxa"/>
            <w:gridSpan w:val="2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21CB2">
              <w:t>*</w:t>
            </w:r>
            <w:r w:rsidRPr="001868E3">
              <w:rPr>
                <w:rFonts w:cs="宋体" w:hint="eastAsia"/>
              </w:rPr>
              <w:t>学分</w:t>
            </w:r>
          </w:p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（</w:t>
            </w:r>
            <w:r w:rsidRPr="001868E3">
              <w:t>Credits</w:t>
            </w:r>
            <w:r w:rsidRPr="001868E3">
              <w:rPr>
                <w:rFonts w:cs="宋体" w:hint="eastAsia"/>
              </w:rP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485086" w:rsidRPr="00121CB2" w:rsidRDefault="00485086" w:rsidP="00A724E5">
            <w:pPr>
              <w:rPr>
                <w:rFonts w:cs="Times New Roman"/>
              </w:rPr>
            </w:pPr>
            <w:r w:rsidRPr="00121CB2">
              <w:t>1</w:t>
            </w:r>
          </w:p>
        </w:tc>
      </w:tr>
      <w:tr w:rsidR="00485086" w:rsidRPr="001868E3">
        <w:trPr>
          <w:trHeight w:val="448"/>
        </w:trPr>
        <w:tc>
          <w:tcPr>
            <w:tcW w:w="2406" w:type="dxa"/>
            <w:vMerge w:val="restart"/>
            <w:vAlign w:val="center"/>
          </w:tcPr>
          <w:p w:rsidR="00485086" w:rsidRPr="001868E3" w:rsidRDefault="00485086" w:rsidP="007C626D">
            <w:pPr>
              <w:rPr>
                <w:rFonts w:cs="Times New Roman"/>
              </w:rPr>
            </w:pPr>
            <w:r w:rsidRPr="001868E3">
              <w:rPr>
                <w:color w:val="FF0000"/>
              </w:rPr>
              <w:t>*</w:t>
            </w:r>
            <w:r w:rsidRPr="001868E3">
              <w:rPr>
                <w:rFonts w:cs="宋体" w:hint="eastAsia"/>
              </w:rPr>
              <w:t>课程名称</w:t>
            </w:r>
          </w:p>
          <w:p w:rsidR="00485086" w:rsidRPr="001868E3" w:rsidRDefault="00485086" w:rsidP="007C626D">
            <w:pPr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（</w:t>
            </w:r>
            <w:r w:rsidRPr="001868E3">
              <w:t>Course Name</w:t>
            </w:r>
            <w:r w:rsidRPr="001868E3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485086" w:rsidRPr="001868E3" w:rsidRDefault="00485086" w:rsidP="001868E3">
            <w:pPr>
              <w:jc w:val="left"/>
              <w:rPr>
                <w:rFonts w:cs="Times New Roman"/>
                <w:color w:val="00B050"/>
              </w:rPr>
            </w:pPr>
            <w:r w:rsidRPr="001868E3">
              <w:rPr>
                <w:rFonts w:cs="宋体" w:hint="eastAsia"/>
                <w:color w:val="00B050"/>
              </w:rPr>
              <w:t>（中文）</w:t>
            </w:r>
            <w:bookmarkStart w:id="1" w:name="OLE_LINK1"/>
            <w:r w:rsidRPr="009C209F">
              <w:rPr>
                <w:rFonts w:cs="宋体" w:hint="eastAsia"/>
                <w:sz w:val="24"/>
                <w:szCs w:val="24"/>
              </w:rPr>
              <w:t>镁合金及其成形技术</w:t>
            </w:r>
            <w:bookmarkEnd w:id="1"/>
          </w:p>
        </w:tc>
      </w:tr>
      <w:tr w:rsidR="00485086" w:rsidRPr="001868E3">
        <w:trPr>
          <w:trHeight w:val="411"/>
        </w:trPr>
        <w:tc>
          <w:tcPr>
            <w:tcW w:w="2406" w:type="dxa"/>
            <w:vMerge/>
          </w:tcPr>
          <w:p w:rsidR="00485086" w:rsidRPr="001868E3" w:rsidRDefault="00485086" w:rsidP="001868E3">
            <w:pPr>
              <w:jc w:val="left"/>
              <w:rPr>
                <w:rFonts w:cs="Times New Roman"/>
              </w:rPr>
            </w:pPr>
          </w:p>
        </w:tc>
        <w:tc>
          <w:tcPr>
            <w:tcW w:w="7518" w:type="dxa"/>
            <w:gridSpan w:val="7"/>
          </w:tcPr>
          <w:p w:rsidR="00485086" w:rsidRPr="001868E3" w:rsidRDefault="00485086" w:rsidP="001868E3">
            <w:pPr>
              <w:jc w:val="left"/>
              <w:rPr>
                <w:rFonts w:cs="Times New Roman"/>
                <w:color w:val="00B050"/>
              </w:rPr>
            </w:pPr>
            <w:r w:rsidRPr="001868E3">
              <w:rPr>
                <w:rFonts w:cs="宋体" w:hint="eastAsia"/>
                <w:color w:val="00B050"/>
              </w:rPr>
              <w:t>（英文）</w:t>
            </w:r>
            <w:r>
              <w:rPr>
                <w:sz w:val="24"/>
                <w:szCs w:val="24"/>
              </w:rPr>
              <w:t>Magnesium Alloys and Their Forming Technology</w:t>
            </w:r>
          </w:p>
        </w:tc>
      </w:tr>
      <w:tr w:rsidR="00485086" w:rsidRPr="001868E3">
        <w:trPr>
          <w:trHeight w:val="700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课程性质</w:t>
            </w:r>
          </w:p>
          <w:p w:rsidR="00485086" w:rsidRPr="001868E3" w:rsidRDefault="00485086" w:rsidP="001868E3">
            <w:pPr>
              <w:jc w:val="center"/>
            </w:pPr>
            <w:r w:rsidRPr="001868E3"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  <w:color w:val="00B050"/>
              </w:rPr>
            </w:pPr>
            <w:r w:rsidRPr="00410C05">
              <w:rPr>
                <w:rFonts w:cs="宋体" w:hint="eastAsia"/>
              </w:rPr>
              <w:t>新生研讨课</w:t>
            </w:r>
          </w:p>
        </w:tc>
      </w:tr>
      <w:tr w:rsidR="00485086" w:rsidRPr="001868E3"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授课对象</w:t>
            </w:r>
          </w:p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（</w:t>
            </w:r>
            <w:r w:rsidRPr="001868E3">
              <w:t>Audience</w:t>
            </w:r>
            <w:r w:rsidRPr="001868E3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1868E3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全校</w:t>
            </w:r>
          </w:p>
        </w:tc>
      </w:tr>
      <w:tr w:rsidR="00485086" w:rsidRPr="001868E3"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授课语言</w:t>
            </w:r>
          </w:p>
          <w:p w:rsidR="00485086" w:rsidRPr="001868E3" w:rsidRDefault="00485086" w:rsidP="001868E3">
            <w:pPr>
              <w:jc w:val="left"/>
            </w:pPr>
            <w:r w:rsidRPr="001868E3"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1868E3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中文</w:t>
            </w:r>
          </w:p>
        </w:tc>
      </w:tr>
      <w:tr w:rsidR="00485086" w:rsidRPr="001868E3"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color w:val="FF0000"/>
              </w:rPr>
              <w:t>*</w:t>
            </w:r>
            <w:r w:rsidRPr="001868E3">
              <w:rPr>
                <w:rFonts w:cs="宋体" w:hint="eastAsia"/>
              </w:rPr>
              <w:t>开课院系</w:t>
            </w:r>
          </w:p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（</w:t>
            </w:r>
            <w:r w:rsidRPr="001868E3">
              <w:t>School</w:t>
            </w:r>
            <w:r w:rsidRPr="001868E3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材料学院</w:t>
            </w:r>
          </w:p>
        </w:tc>
      </w:tr>
      <w:tr w:rsidR="00485086" w:rsidRPr="001868E3"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先修课程</w:t>
            </w:r>
          </w:p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（</w:t>
            </w:r>
            <w:r w:rsidRPr="001868E3">
              <w:t>Prerequisite</w:t>
            </w:r>
            <w:r w:rsidRPr="001868E3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1868E3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不要求</w:t>
            </w:r>
          </w:p>
        </w:tc>
      </w:tr>
      <w:tr w:rsidR="00485086" w:rsidRPr="001868E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授课教师</w:t>
            </w:r>
          </w:p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（</w:t>
            </w:r>
            <w:r w:rsidRPr="001868E3">
              <w:t>Instructor</w:t>
            </w:r>
            <w:r w:rsidRPr="001868E3">
              <w:rPr>
                <w:rFonts w:cs="宋体"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王渠东</w:t>
            </w:r>
          </w:p>
        </w:tc>
        <w:tc>
          <w:tcPr>
            <w:tcW w:w="2095" w:type="dxa"/>
            <w:gridSpan w:val="2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课程网址</w:t>
            </w:r>
          </w:p>
          <w:p w:rsidR="00485086" w:rsidRPr="001868E3" w:rsidRDefault="00485086" w:rsidP="001868E3">
            <w:pPr>
              <w:jc w:val="center"/>
            </w:pPr>
            <w:r w:rsidRPr="001868E3">
              <w:t>(Course Webpage)</w:t>
            </w:r>
          </w:p>
        </w:tc>
        <w:tc>
          <w:tcPr>
            <w:tcW w:w="2633" w:type="dxa"/>
            <w:gridSpan w:val="2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  <w:color w:val="00B050"/>
              </w:rPr>
            </w:pPr>
          </w:p>
        </w:tc>
      </w:tr>
      <w:tr w:rsidR="00485086" w:rsidRPr="001868E3">
        <w:trPr>
          <w:trHeight w:val="1728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color w:val="FF0000"/>
              </w:rPr>
              <w:t>*</w:t>
            </w:r>
            <w:r w:rsidRPr="001868E3">
              <w:rPr>
                <w:rFonts w:cs="宋体" w:hint="eastAsia"/>
              </w:rPr>
              <w:t>课程简介</w:t>
            </w:r>
            <w:r w:rsidRPr="001868E3">
              <w:rPr>
                <w:rFonts w:cs="宋体" w:hint="eastAsia"/>
                <w:w w:val="90"/>
              </w:rPr>
              <w:t>（</w:t>
            </w:r>
            <w:r w:rsidRPr="001868E3">
              <w:rPr>
                <w:w w:val="90"/>
              </w:rPr>
              <w:t>Description</w:t>
            </w:r>
            <w:r w:rsidRPr="001868E3">
              <w:rPr>
                <w:rFonts w:cs="宋体"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5031D5">
            <w:pPr>
              <w:rPr>
                <w:rFonts w:cs="Times New Roman"/>
              </w:rPr>
            </w:pPr>
            <w:r w:rsidRPr="00E86120">
              <w:rPr>
                <w:rFonts w:cs="宋体" w:hint="eastAsia"/>
              </w:rPr>
              <w:t>以</w:t>
            </w:r>
            <w:r>
              <w:rPr>
                <w:rFonts w:cs="宋体" w:hint="eastAsia"/>
              </w:rPr>
              <w:t>材料科学与工程的</w:t>
            </w:r>
            <w:r w:rsidRPr="00E86120">
              <w:rPr>
                <w:rFonts w:cs="宋体" w:hint="eastAsia"/>
              </w:rPr>
              <w:t>基本概念介绍和启发引导为基础，充分调动学生的学习兴趣，</w:t>
            </w:r>
            <w:r w:rsidRPr="00E86120">
              <w:rPr>
                <w:rFonts w:ascii="宋体" w:hAnsi="宋体" w:cs="宋体" w:hint="eastAsia"/>
              </w:rPr>
              <w:t>介绍镁合金</w:t>
            </w:r>
            <w:r>
              <w:rPr>
                <w:rFonts w:ascii="宋体" w:hAnsi="宋体" w:cs="宋体" w:hint="eastAsia"/>
              </w:rPr>
              <w:t>及其成形技术</w:t>
            </w:r>
            <w:r w:rsidRPr="00E86120">
              <w:rPr>
                <w:rFonts w:ascii="宋体" w:hAnsi="宋体" w:cs="宋体" w:hint="eastAsia"/>
              </w:rPr>
              <w:t>领域的国内外发展动态，包括耐热镁合金、耐蚀镁合金、高强高韧镁合金、变形镁合金等高性能镁合金材料的最新发展，镁合金熔剂保护、气体保护、熔炼装备、熔体质量检测的发展状况，镁合金压铸、半固态铸造、挤压铸造、超塑性、冲锻等成形技术的最新开发研究成果，以及镁合金的应用状况与发展前景。</w:t>
            </w:r>
            <w:r>
              <w:rPr>
                <w:rFonts w:ascii="宋体" w:hAnsi="宋体" w:cs="宋体" w:hint="eastAsia"/>
              </w:rPr>
              <w:t>参观研究现场和相关成果。做</w:t>
            </w:r>
            <w:r>
              <w:rPr>
                <w:rFonts w:ascii="宋体" w:hAnsi="宋体" w:cs="宋体"/>
              </w:rPr>
              <w:t>3-5</w:t>
            </w:r>
            <w:r>
              <w:rPr>
                <w:rFonts w:ascii="宋体" w:hAnsi="宋体" w:cs="宋体" w:hint="eastAsia"/>
              </w:rPr>
              <w:t>个专题报告。分组布置</w:t>
            </w:r>
            <w:r>
              <w:rPr>
                <w:rFonts w:ascii="宋体" w:hAnsi="宋体" w:cs="宋体"/>
              </w:rPr>
              <w:t>6-8</w:t>
            </w:r>
            <w:r>
              <w:rPr>
                <w:rFonts w:ascii="宋体" w:hAnsi="宋体" w:cs="宋体" w:hint="eastAsia"/>
              </w:rPr>
              <w:t>个专题任务，每个学生都必须通过资料查阅、分析研究，完成专题研究论文和报告，上台介绍研究报告，并积极参与专题</w:t>
            </w:r>
            <w:r w:rsidRPr="00E86120">
              <w:rPr>
                <w:rFonts w:cs="宋体" w:hint="eastAsia"/>
              </w:rPr>
              <w:t>讨论</w:t>
            </w:r>
            <w:r>
              <w:rPr>
                <w:rFonts w:cs="宋体" w:hint="eastAsia"/>
              </w:rPr>
              <w:t>。本课程有益于培养学生提出问题、分析问题、解决问题的创新能力。</w:t>
            </w:r>
          </w:p>
        </w:tc>
      </w:tr>
      <w:tr w:rsidR="00485086" w:rsidRPr="001868E3">
        <w:trPr>
          <w:trHeight w:val="1633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color w:val="FF0000"/>
              </w:rPr>
              <w:t>*</w:t>
            </w:r>
            <w:r w:rsidRPr="001868E3">
              <w:rPr>
                <w:rFonts w:cs="宋体" w:hint="eastAsia"/>
              </w:rPr>
              <w:t>课程简介</w:t>
            </w:r>
            <w:r w:rsidRPr="001868E3">
              <w:rPr>
                <w:rFonts w:cs="宋体" w:hint="eastAsia"/>
                <w:w w:val="90"/>
              </w:rPr>
              <w:t>（</w:t>
            </w:r>
            <w:r w:rsidRPr="001868E3">
              <w:rPr>
                <w:w w:val="90"/>
              </w:rPr>
              <w:t>Description</w:t>
            </w:r>
            <w:r w:rsidRPr="001868E3">
              <w:rPr>
                <w:rFonts w:cs="宋体"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1868E3">
            <w:pPr>
              <w:jc w:val="left"/>
              <w:rPr>
                <w:rFonts w:cs="Times New Roman"/>
              </w:rPr>
            </w:pPr>
            <w:r w:rsidRPr="00BC4388">
              <w:rPr>
                <w:color w:val="000000"/>
              </w:rPr>
              <w:t>Based on the introduction of concepts</w:t>
            </w:r>
            <w:r>
              <w:rPr>
                <w:color w:val="000000"/>
              </w:rPr>
              <w:t xml:space="preserve"> in</w:t>
            </w:r>
            <w:r w:rsidRPr="00BC4388">
              <w:rPr>
                <w:color w:val="000000"/>
              </w:rPr>
              <w:t xml:space="preserve"> materials science and engineering, inspire </w:t>
            </w:r>
            <w:r>
              <w:rPr>
                <w:color w:val="000000"/>
              </w:rPr>
              <w:t xml:space="preserve">students’ </w:t>
            </w:r>
            <w:r w:rsidRPr="00BC4388">
              <w:rPr>
                <w:color w:val="000000"/>
              </w:rPr>
              <w:t xml:space="preserve">interest </w:t>
            </w:r>
            <w:r>
              <w:rPr>
                <w:color w:val="000000"/>
              </w:rPr>
              <w:t xml:space="preserve">to the course. </w:t>
            </w:r>
            <w:r w:rsidRPr="00D50B2F">
              <w:rPr>
                <w:color w:val="000000"/>
              </w:rPr>
              <w:t xml:space="preserve">Current trends and development of magnesium alloys </w:t>
            </w:r>
            <w:r>
              <w:rPr>
                <w:color w:val="000000"/>
              </w:rPr>
              <w:t xml:space="preserve">and their forming technology </w:t>
            </w:r>
            <w:r w:rsidRPr="00D50B2F">
              <w:rPr>
                <w:color w:val="000000"/>
              </w:rPr>
              <w:t>have been presented</w:t>
            </w:r>
            <w:r w:rsidRPr="00D50B2F">
              <w:rPr>
                <w:rFonts w:cs="宋体" w:hint="eastAsia"/>
              </w:rPr>
              <w:t>；</w:t>
            </w:r>
            <w:r w:rsidRPr="00D50B2F">
              <w:t>New creep-resitant magnesium alloys, anti-corrosive magnesium alloys, high-strength and high toughness magnesium alloys and wrought magnesium alloys are introduced. New forming technology applied to magnesium alloys such as die casting, semi-solid casting, squeeze casting, superplasticity</w:t>
            </w:r>
            <w:r>
              <w:t xml:space="preserve"> and press forging are suggest</w:t>
            </w:r>
            <w:r w:rsidRPr="00D50B2F">
              <w:t>ed.</w:t>
            </w:r>
            <w:r>
              <w:t xml:space="preserve"> Visit experiment and research locale and achievement show. Present 3-5 </w:t>
            </w:r>
            <w:r w:rsidRPr="00114121">
              <w:t>dissertation</w:t>
            </w:r>
            <w:r>
              <w:t>s. A</w:t>
            </w:r>
            <w:r w:rsidRPr="00114121">
              <w:t>ssign</w:t>
            </w:r>
            <w:r>
              <w:t xml:space="preserve"> 6-8 </w:t>
            </w:r>
            <w:r w:rsidRPr="00114121">
              <w:t>special topic</w:t>
            </w:r>
            <w:r>
              <w:t xml:space="preserve">s to grouping students. Every student must finish his/her or their paper and report after searching and reading references, analyzing </w:t>
            </w:r>
            <w:r w:rsidRPr="00E46E8A">
              <w:t>existent</w:t>
            </w:r>
            <w:r>
              <w:t xml:space="preserve"> problems or questions, </w:t>
            </w:r>
            <w:r w:rsidRPr="00E46E8A">
              <w:t>attempt</w:t>
            </w:r>
            <w:r>
              <w:t xml:space="preserve"> to </w:t>
            </w:r>
            <w:r w:rsidRPr="00E46E8A">
              <w:t>solve</w:t>
            </w:r>
            <w:r>
              <w:t xml:space="preserve"> them. Present his/her report to class, and take part in discussion. The course aim to </w:t>
            </w:r>
            <w:r w:rsidRPr="00D604F5">
              <w:t>train</w:t>
            </w:r>
            <w:r>
              <w:t xml:space="preserve"> the </w:t>
            </w:r>
            <w:r w:rsidRPr="00D604F5">
              <w:t xml:space="preserve">innovative </w:t>
            </w:r>
            <w:r>
              <w:t xml:space="preserve">ability to find and </w:t>
            </w:r>
            <w:r w:rsidRPr="00E46E8A">
              <w:t>solve</w:t>
            </w:r>
            <w:r>
              <w:t xml:space="preserve"> problems.</w:t>
            </w:r>
          </w:p>
        </w:tc>
      </w:tr>
      <w:tr w:rsidR="00485086" w:rsidRPr="001868E3">
        <w:trPr>
          <w:trHeight w:val="557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485086" w:rsidRPr="001868E3" w:rsidRDefault="00485086" w:rsidP="00135619">
            <w:pPr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课程教学大纲（</w:t>
            </w:r>
            <w:r w:rsidRPr="001868E3">
              <w:t>Course Syllabus</w:t>
            </w:r>
            <w:r w:rsidRPr="001868E3">
              <w:rPr>
                <w:rFonts w:cs="宋体" w:hint="eastAsia"/>
              </w:rPr>
              <w:t>）</w:t>
            </w:r>
          </w:p>
        </w:tc>
      </w:tr>
      <w:tr w:rsidR="00485086" w:rsidRPr="001868E3">
        <w:trPr>
          <w:trHeight w:val="1442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left"/>
            </w:pPr>
            <w:r w:rsidRPr="001868E3">
              <w:rPr>
                <w:color w:val="C00000"/>
              </w:rPr>
              <w:t>*</w:t>
            </w:r>
            <w:r w:rsidRPr="001868E3">
              <w:rPr>
                <w:rFonts w:cs="宋体" w:hint="eastAsia"/>
              </w:rPr>
              <w:t>学习目标</w:t>
            </w:r>
            <w:r w:rsidRPr="001868E3"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E056AA" w:rsidRDefault="00485086" w:rsidP="004D1428">
            <w:pPr>
              <w:rPr>
                <w:rFonts w:cs="Times New Roman"/>
              </w:rPr>
            </w:pPr>
            <w:r w:rsidRPr="00E056AA">
              <w:t>1</w:t>
            </w:r>
            <w:r w:rsidRPr="00E056AA">
              <w:rPr>
                <w:rFonts w:cs="宋体" w:hint="eastAsia"/>
              </w:rPr>
              <w:t>．</w:t>
            </w:r>
            <w:r>
              <w:rPr>
                <w:rFonts w:cs="宋体" w:hint="eastAsia"/>
              </w:rPr>
              <w:t>了解材料科学与工程学科的基本概念、内涵。</w:t>
            </w:r>
          </w:p>
          <w:p w:rsidR="00485086" w:rsidRPr="00E056AA" w:rsidRDefault="00485086" w:rsidP="004D1428">
            <w:pPr>
              <w:rPr>
                <w:rFonts w:cs="Times New Roman"/>
              </w:rPr>
            </w:pPr>
            <w:r w:rsidRPr="00E056AA">
              <w:t>2</w:t>
            </w:r>
            <w:r w:rsidRPr="00E056AA">
              <w:rPr>
                <w:rFonts w:cs="宋体" w:hint="eastAsia"/>
              </w:rPr>
              <w:t>．</w:t>
            </w:r>
            <w:r>
              <w:rPr>
                <w:rFonts w:cs="宋体" w:hint="eastAsia"/>
              </w:rPr>
              <w:t>了解镁合金及其成形技术领域的研究开发和应用进展。</w:t>
            </w:r>
          </w:p>
          <w:p w:rsidR="00485086" w:rsidRPr="00E056AA" w:rsidRDefault="00485086" w:rsidP="004D1428">
            <w:pPr>
              <w:rPr>
                <w:rFonts w:cs="Times New Roman"/>
              </w:rPr>
            </w:pPr>
            <w:r w:rsidRPr="00E056AA">
              <w:t>3</w:t>
            </w:r>
            <w:r w:rsidRPr="00E056AA">
              <w:rPr>
                <w:rFonts w:cs="宋体" w:hint="eastAsia"/>
              </w:rPr>
              <w:t>．</w:t>
            </w:r>
            <w:r>
              <w:rPr>
                <w:rFonts w:cs="宋体" w:hint="eastAsia"/>
              </w:rPr>
              <w:t>培养发现问题、分析问题、解决问题的能力。</w:t>
            </w:r>
          </w:p>
          <w:p w:rsidR="00485086" w:rsidRPr="001868E3" w:rsidRDefault="00485086" w:rsidP="004D1428">
            <w:pPr>
              <w:rPr>
                <w:rFonts w:cs="Times New Roman"/>
              </w:rPr>
            </w:pPr>
            <w:r w:rsidRPr="00E056AA">
              <w:t>4</w:t>
            </w:r>
            <w:r w:rsidRPr="00E056AA">
              <w:rPr>
                <w:rFonts w:cs="宋体" w:hint="eastAsia"/>
              </w:rPr>
              <w:t>．</w:t>
            </w:r>
            <w:r>
              <w:rPr>
                <w:rFonts w:cs="宋体" w:hint="eastAsia"/>
              </w:rPr>
              <w:t>培养协作工作能力、表达能力。</w:t>
            </w:r>
          </w:p>
        </w:tc>
      </w:tr>
      <w:tr w:rsidR="00485086" w:rsidRPr="001868E3">
        <w:tc>
          <w:tcPr>
            <w:tcW w:w="2406" w:type="dxa"/>
            <w:vAlign w:val="center"/>
          </w:tcPr>
          <w:p w:rsidR="00485086" w:rsidRPr="001868E3" w:rsidRDefault="00485086" w:rsidP="001868E3">
            <w:pPr>
              <w:spacing w:line="460" w:lineRule="exact"/>
              <w:jc w:val="center"/>
            </w:pPr>
            <w:r w:rsidRPr="001868E3">
              <w:rPr>
                <w:color w:val="C00000"/>
              </w:rPr>
              <w:t>*</w:t>
            </w:r>
            <w:r w:rsidRPr="001868E3">
              <w:rPr>
                <w:rFonts w:cs="宋体" w:hint="eastAsia"/>
              </w:rPr>
              <w:t>教学内容、进度安排及要求</w:t>
            </w:r>
            <w:r w:rsidRPr="001868E3">
              <w:t>(Class Schedule &amp; Requirements)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W w:w="726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485086" w:rsidRPr="001868E3"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86" w:rsidRPr="001868E3" w:rsidRDefault="00485086" w:rsidP="001868E3">
                  <w:pPr>
                    <w:jc w:val="center"/>
                    <w:rPr>
                      <w:rFonts w:cs="Times New Roman"/>
                    </w:rPr>
                  </w:pPr>
                  <w:r w:rsidRPr="001868E3">
                    <w:rPr>
                      <w:rFonts w:cs="宋体" w:hint="eastAsia"/>
                    </w:rPr>
                    <w:t>教学内容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86" w:rsidRPr="001868E3" w:rsidRDefault="00485086" w:rsidP="001868E3">
                  <w:pPr>
                    <w:jc w:val="center"/>
                    <w:rPr>
                      <w:rFonts w:cs="Times New Roman"/>
                    </w:rPr>
                  </w:pPr>
                  <w:r w:rsidRPr="001868E3">
                    <w:rPr>
                      <w:rFonts w:cs="宋体" w:hint="eastAsia"/>
                    </w:rPr>
                    <w:t>学时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86" w:rsidRPr="001868E3" w:rsidRDefault="00485086" w:rsidP="001868E3">
                  <w:pPr>
                    <w:jc w:val="center"/>
                    <w:rPr>
                      <w:rFonts w:cs="Times New Roman"/>
                    </w:rPr>
                  </w:pPr>
                  <w:r w:rsidRPr="001868E3">
                    <w:rPr>
                      <w:rFonts w:cs="宋体" w:hint="eastAsia"/>
                    </w:rPr>
                    <w:t>教学方式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86" w:rsidRPr="001868E3" w:rsidRDefault="00485086" w:rsidP="001868E3">
                  <w:pPr>
                    <w:jc w:val="center"/>
                    <w:rPr>
                      <w:rFonts w:cs="Times New Roman"/>
                    </w:rPr>
                  </w:pPr>
                  <w:r w:rsidRPr="001868E3">
                    <w:rPr>
                      <w:rFonts w:cs="宋体"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5086" w:rsidRPr="001868E3" w:rsidRDefault="00485086" w:rsidP="007C626D">
                  <w:pPr>
                    <w:rPr>
                      <w:rFonts w:cs="Times New Roman"/>
                    </w:rPr>
                  </w:pPr>
                  <w:r w:rsidRPr="001868E3">
                    <w:rPr>
                      <w:rFonts w:cs="宋体" w:hint="eastAsia"/>
                    </w:rPr>
                    <w:t>基本要求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85086" w:rsidRPr="001868E3" w:rsidRDefault="00485086" w:rsidP="001868E3">
                  <w:pPr>
                    <w:jc w:val="center"/>
                    <w:rPr>
                      <w:rFonts w:cs="Times New Roman"/>
                    </w:rPr>
                  </w:pPr>
                  <w:r w:rsidRPr="001868E3">
                    <w:rPr>
                      <w:rFonts w:cs="宋体" w:hint="eastAsia"/>
                    </w:rPr>
                    <w:t>考查方式</w:t>
                  </w:r>
                </w:p>
              </w:tc>
            </w:tr>
            <w:tr w:rsidR="00485086" w:rsidRPr="001868E3">
              <w:trPr>
                <w:trHeight w:val="520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材料科学与工程概论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讲解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485086" w:rsidRPr="001868E3">
              <w:trPr>
                <w:trHeight w:val="555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镁合金及其成形技术概况、镁合金的应用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参观及讲解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准备论文和报告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485086" w:rsidRPr="001868E3">
              <w:trPr>
                <w:trHeight w:val="561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讲解和布置专题题目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C55B5C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1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参观及讲解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准备论文和报告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485086" w:rsidRPr="001868E3">
              <w:trPr>
                <w:trHeight w:val="554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镁合金的大塑性变形技术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1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讲解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准备论文和报告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485086" w:rsidRPr="001868E3">
              <w:trPr>
                <w:trHeight w:val="548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高强高温稀土镁合金及其在发动机活塞上的应用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1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讲解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准备论文和报告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485086" w:rsidRPr="001868E3">
              <w:trPr>
                <w:trHeight w:val="570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镁合金的固态回收技术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831833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1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讲解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准备论文和报告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485086" w:rsidRPr="001868E3">
              <w:trPr>
                <w:trHeight w:val="550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学生分组报告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报告和讨论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准备论文和报告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485086" w:rsidRPr="001868E3">
              <w:trPr>
                <w:trHeight w:val="558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学生分组报告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报告和讨论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准备论文和报告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485086" w:rsidRPr="001868E3">
              <w:trPr>
                <w:trHeight w:val="552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学生分组报告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报告和讨论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准备论文和报告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485086" w:rsidRPr="001868E3">
              <w:trPr>
                <w:trHeight w:val="560"/>
              </w:trPr>
              <w:tc>
                <w:tcPr>
                  <w:tcW w:w="14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学生分组报告</w:t>
                  </w:r>
                </w:p>
              </w:tc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t>2</w:t>
                  </w:r>
                </w:p>
              </w:tc>
              <w:tc>
                <w:tcPr>
                  <w:tcW w:w="1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报告和讨论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准备论文和报告</w:t>
                  </w:r>
                </w:p>
              </w:tc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积极参与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85086" w:rsidRPr="00E056AA" w:rsidRDefault="00485086" w:rsidP="002B7393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</w:tbl>
          <w:p w:rsidR="00485086" w:rsidRPr="001868E3" w:rsidRDefault="00485086" w:rsidP="007C626D">
            <w:pPr>
              <w:rPr>
                <w:rFonts w:cs="Times New Roman"/>
              </w:rPr>
            </w:pPr>
          </w:p>
        </w:tc>
      </w:tr>
      <w:tr w:rsidR="00485086" w:rsidRPr="001868E3">
        <w:trPr>
          <w:trHeight w:val="882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</w:pPr>
            <w:r w:rsidRPr="001868E3">
              <w:rPr>
                <w:color w:val="C00000"/>
              </w:rPr>
              <w:t>*</w:t>
            </w:r>
            <w:r w:rsidRPr="001868E3">
              <w:rPr>
                <w:rFonts w:cs="宋体" w:hint="eastAsia"/>
              </w:rPr>
              <w:t>考核方式</w:t>
            </w:r>
            <w:r w:rsidRPr="001868E3"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1868E3">
            <w:pPr>
              <w:jc w:val="left"/>
              <w:rPr>
                <w:rFonts w:cs="Times New Roman"/>
              </w:rPr>
            </w:pPr>
            <w:r w:rsidRPr="00E86120">
              <w:rPr>
                <w:rFonts w:cs="宋体" w:hint="eastAsia"/>
              </w:rPr>
              <w:t>成绩评定以</w:t>
            </w:r>
            <w:r>
              <w:rPr>
                <w:rFonts w:cs="宋体" w:hint="eastAsia"/>
              </w:rPr>
              <w:t>平时参与情况、论文和报告准备、</w:t>
            </w:r>
            <w:r w:rsidRPr="00E86120">
              <w:rPr>
                <w:rFonts w:cs="宋体" w:hint="eastAsia"/>
              </w:rPr>
              <w:t>口头报告形式确定</w:t>
            </w:r>
            <w:r>
              <w:rPr>
                <w:rFonts w:cs="宋体" w:hint="eastAsia"/>
              </w:rPr>
              <w:t>。平常参与：</w:t>
            </w:r>
            <w:r>
              <w:t>40%</w:t>
            </w:r>
            <w:r>
              <w:rPr>
                <w:rFonts w:cs="宋体" w:hint="eastAsia"/>
              </w:rPr>
              <w:t>，论文和报告质量：</w:t>
            </w:r>
            <w:r>
              <w:t>40%</w:t>
            </w:r>
            <w:r>
              <w:rPr>
                <w:rFonts w:cs="宋体" w:hint="eastAsia"/>
              </w:rPr>
              <w:t>，上台演讲：</w:t>
            </w:r>
            <w:r>
              <w:t>20%</w:t>
            </w:r>
            <w:r>
              <w:rPr>
                <w:rFonts w:cs="宋体" w:hint="eastAsia"/>
              </w:rPr>
              <w:t>。</w:t>
            </w:r>
          </w:p>
        </w:tc>
      </w:tr>
      <w:tr w:rsidR="00485086" w:rsidRPr="001868E3">
        <w:trPr>
          <w:trHeight w:val="826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</w:pPr>
            <w:r w:rsidRPr="001868E3">
              <w:rPr>
                <w:color w:val="C00000"/>
              </w:rPr>
              <w:t>*</w:t>
            </w:r>
            <w:r w:rsidRPr="001868E3">
              <w:rPr>
                <w:rFonts w:cs="宋体" w:hint="eastAsia"/>
              </w:rPr>
              <w:t>教材或参考资料</w:t>
            </w:r>
            <w:r w:rsidRPr="001868E3"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485086" w:rsidRDefault="00485086" w:rsidP="001868E3">
            <w:pPr>
              <w:jc w:val="left"/>
            </w:pPr>
            <w:r>
              <w:t>1.</w:t>
            </w:r>
            <w:r>
              <w:rPr>
                <w:rFonts w:cs="宋体" w:hint="eastAsia"/>
              </w:rPr>
              <w:t>王渠东编著</w:t>
            </w:r>
            <w:r>
              <w:t xml:space="preserve">. </w:t>
            </w:r>
            <w:r>
              <w:rPr>
                <w:rFonts w:cs="宋体" w:hint="eastAsia"/>
              </w:rPr>
              <w:t>镁合金及其成形技术</w:t>
            </w:r>
            <w:r>
              <w:t>.</w:t>
            </w:r>
            <w:r>
              <w:rPr>
                <w:rFonts w:cs="宋体" w:hint="eastAsia"/>
              </w:rPr>
              <w:t>机械工业出版社</w:t>
            </w:r>
            <w:r>
              <w:t>. 2017.9</w:t>
            </w:r>
          </w:p>
          <w:p w:rsidR="00485086" w:rsidRDefault="00485086" w:rsidP="001868E3">
            <w:pPr>
              <w:jc w:val="left"/>
              <w:rPr>
                <w:rFonts w:cs="Times New Roman"/>
              </w:rPr>
            </w:pPr>
            <w:r>
              <w:t>2.</w:t>
            </w:r>
            <w:r>
              <w:rPr>
                <w:rFonts w:cs="宋体" w:hint="eastAsia"/>
              </w:rPr>
              <w:t>丁文江等著</w:t>
            </w:r>
            <w:r>
              <w:t xml:space="preserve">. </w:t>
            </w:r>
            <w:r>
              <w:rPr>
                <w:rFonts w:cs="宋体" w:hint="eastAsia"/>
              </w:rPr>
              <w:t>镁合金科学与技术</w:t>
            </w:r>
            <w:r>
              <w:t xml:space="preserve">. </w:t>
            </w:r>
            <w:r>
              <w:rPr>
                <w:rFonts w:cs="宋体" w:hint="eastAsia"/>
              </w:rPr>
              <w:t>科学出版社</w:t>
            </w:r>
            <w:r>
              <w:t>. 2007.1</w:t>
            </w:r>
          </w:p>
          <w:p w:rsidR="00485086" w:rsidRDefault="00485086" w:rsidP="001868E3">
            <w:pPr>
              <w:jc w:val="left"/>
            </w:pPr>
            <w:bookmarkStart w:id="2" w:name="OLE_LINK2"/>
            <w:bookmarkStart w:id="3" w:name="OLE_LINK3"/>
            <w:r>
              <w:t>3</w:t>
            </w:r>
            <w:bookmarkEnd w:id="2"/>
            <w:bookmarkEnd w:id="3"/>
            <w:r>
              <w:t>.</w:t>
            </w:r>
            <w:r>
              <w:rPr>
                <w:rFonts w:cs="宋体" w:hint="eastAsia"/>
              </w:rPr>
              <w:t>徐河</w:t>
            </w:r>
            <w:r>
              <w:t xml:space="preserve">, </w:t>
            </w:r>
            <w:r>
              <w:rPr>
                <w:rFonts w:cs="宋体" w:hint="eastAsia"/>
              </w:rPr>
              <w:t>刘静安</w:t>
            </w:r>
            <w:r>
              <w:t xml:space="preserve">, </w:t>
            </w:r>
            <w:r>
              <w:rPr>
                <w:rFonts w:cs="宋体" w:hint="eastAsia"/>
              </w:rPr>
              <w:t>谢水生编</w:t>
            </w:r>
            <w:r>
              <w:t xml:space="preserve">. </w:t>
            </w:r>
            <w:r>
              <w:rPr>
                <w:rFonts w:cs="宋体" w:hint="eastAsia"/>
              </w:rPr>
              <w:t>镁合金制备与加工技术</w:t>
            </w:r>
            <w:r>
              <w:t xml:space="preserve">. </w:t>
            </w:r>
            <w:r>
              <w:rPr>
                <w:rFonts w:cs="宋体" w:hint="eastAsia"/>
              </w:rPr>
              <w:t>冶金工业出版社</w:t>
            </w:r>
            <w:r>
              <w:t>. 2007</w:t>
            </w:r>
          </w:p>
          <w:p w:rsidR="00485086" w:rsidRDefault="00485086" w:rsidP="003C6C1E">
            <w:r>
              <w:t>4.</w:t>
            </w:r>
            <w:r>
              <w:rPr>
                <w:rFonts w:cs="宋体" w:hint="eastAsia"/>
              </w:rPr>
              <w:t>王渠东，丁文江</w:t>
            </w:r>
            <w:r>
              <w:t xml:space="preserve">. </w:t>
            </w:r>
            <w:r>
              <w:rPr>
                <w:rFonts w:cs="宋体" w:hint="eastAsia"/>
              </w:rPr>
              <w:t>镁合金及其成形技术的最新发展</w:t>
            </w:r>
            <w:r>
              <w:t>. 21</w:t>
            </w:r>
            <w:r>
              <w:rPr>
                <w:rFonts w:cs="宋体" w:hint="eastAsia"/>
              </w:rPr>
              <w:t>世纪的材料成形加工技术与科学</w:t>
            </w:r>
            <w:r>
              <w:t>.</w:t>
            </w:r>
            <w:r>
              <w:rPr>
                <w:rFonts w:cs="宋体" w:hint="eastAsia"/>
              </w:rPr>
              <w:t>柳百成，沈厚发主编</w:t>
            </w:r>
            <w:r>
              <w:t xml:space="preserve">. </w:t>
            </w:r>
            <w:r>
              <w:rPr>
                <w:rFonts w:cs="宋体" w:hint="eastAsia"/>
              </w:rPr>
              <w:t>机械工业出版社</w:t>
            </w:r>
            <w:r>
              <w:t>. 2004.3 P56-71</w:t>
            </w:r>
          </w:p>
          <w:p w:rsidR="00485086" w:rsidRDefault="00485086" w:rsidP="003C6C1E">
            <w:pPr>
              <w:jc w:val="left"/>
            </w:pPr>
            <w:r>
              <w:t>5.</w:t>
            </w:r>
            <w:r>
              <w:rPr>
                <w:rFonts w:cs="宋体" w:hint="eastAsia"/>
              </w:rPr>
              <w:t>王渠东，王俊，吕维洁</w:t>
            </w:r>
            <w:r>
              <w:t xml:space="preserve">. </w:t>
            </w:r>
            <w:r>
              <w:rPr>
                <w:rFonts w:cs="宋体" w:hint="eastAsia"/>
              </w:rPr>
              <w:t>轻合金及其工程应用</w:t>
            </w:r>
            <w:r>
              <w:t>.</w:t>
            </w:r>
            <w:r>
              <w:rPr>
                <w:rFonts w:cs="宋体" w:hint="eastAsia"/>
              </w:rPr>
              <w:t>机械工业出版社</w:t>
            </w:r>
            <w:r>
              <w:t>.2015.9</w:t>
            </w:r>
          </w:p>
          <w:p w:rsidR="00485086" w:rsidRPr="001868E3" w:rsidRDefault="00485086" w:rsidP="001868E3">
            <w:pPr>
              <w:jc w:val="left"/>
              <w:rPr>
                <w:rFonts w:cs="Times New Roman"/>
                <w:color w:val="00B050"/>
              </w:rPr>
            </w:pPr>
            <w:r>
              <w:rPr>
                <w:rFonts w:cs="宋体" w:hint="eastAsia"/>
              </w:rPr>
              <w:t>以及</w:t>
            </w:r>
            <w:r w:rsidRPr="000C307E">
              <w:rPr>
                <w:rFonts w:cs="宋体" w:hint="eastAsia"/>
              </w:rPr>
              <w:t>材料科学与工程导论</w:t>
            </w:r>
            <w:r>
              <w:rPr>
                <w:rFonts w:cs="宋体" w:hint="eastAsia"/>
              </w:rPr>
              <w:t>、</w:t>
            </w:r>
            <w:r w:rsidRPr="002E1E92">
              <w:rPr>
                <w:rFonts w:cs="宋体" w:hint="eastAsia"/>
              </w:rPr>
              <w:t>材料科学与工程基础</w:t>
            </w:r>
            <w:r>
              <w:rPr>
                <w:rFonts w:cs="宋体" w:hint="eastAsia"/>
              </w:rPr>
              <w:t>相关书籍。国内外相关论文。</w:t>
            </w:r>
          </w:p>
        </w:tc>
      </w:tr>
      <w:tr w:rsidR="00485086" w:rsidRPr="001868E3">
        <w:trPr>
          <w:trHeight w:val="778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其它（</w:t>
            </w:r>
            <w:r w:rsidRPr="001868E3">
              <w:t>More</w:t>
            </w:r>
            <w:r w:rsidRPr="001868E3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  <w:color w:val="00B050"/>
              </w:rPr>
            </w:pPr>
          </w:p>
        </w:tc>
      </w:tr>
      <w:tr w:rsidR="00485086" w:rsidRPr="001868E3">
        <w:trPr>
          <w:trHeight w:val="778"/>
        </w:trPr>
        <w:tc>
          <w:tcPr>
            <w:tcW w:w="2406" w:type="dxa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</w:rPr>
            </w:pPr>
            <w:r w:rsidRPr="001868E3">
              <w:rPr>
                <w:rFonts w:cs="宋体" w:hint="eastAsia"/>
              </w:rPr>
              <w:t>备注（</w:t>
            </w:r>
            <w:r w:rsidRPr="001868E3">
              <w:t>Notes</w:t>
            </w:r>
            <w:r w:rsidRPr="001868E3">
              <w:rPr>
                <w:rFonts w:cs="宋体"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485086" w:rsidRPr="001868E3" w:rsidRDefault="00485086" w:rsidP="001868E3">
            <w:pPr>
              <w:jc w:val="center"/>
              <w:rPr>
                <w:rFonts w:cs="Times New Roman"/>
                <w:color w:val="00B050"/>
              </w:rPr>
            </w:pPr>
          </w:p>
        </w:tc>
      </w:tr>
    </w:tbl>
    <w:p w:rsidR="00485086" w:rsidRPr="001D0BF5" w:rsidRDefault="00485086" w:rsidP="005532DB">
      <w:pPr>
        <w:spacing w:beforeLines="100"/>
        <w:jc w:val="left"/>
        <w:rPr>
          <w:rFonts w:cs="Times New Roman"/>
        </w:rPr>
      </w:pPr>
      <w:r>
        <w:rPr>
          <w:rFonts w:cs="宋体" w:hint="eastAsia"/>
        </w:rPr>
        <w:t>备注说明</w:t>
      </w:r>
      <w:r w:rsidRPr="001D0BF5">
        <w:rPr>
          <w:rFonts w:cs="宋体" w:hint="eastAsia"/>
        </w:rPr>
        <w:t>：</w:t>
      </w:r>
    </w:p>
    <w:p w:rsidR="00485086" w:rsidRDefault="00485086" w:rsidP="00B635F7">
      <w:pPr>
        <w:spacing w:line="400" w:lineRule="exact"/>
        <w:ind w:firstLineChars="200" w:firstLine="31680"/>
        <w:rPr>
          <w:rFonts w:cs="Times New Roman"/>
        </w:rPr>
      </w:pPr>
      <w:r>
        <w:t>1</w:t>
      </w:r>
      <w:r w:rsidRPr="001D0BF5">
        <w:rPr>
          <w:rFonts w:cs="宋体" w:hint="eastAsia"/>
        </w:rPr>
        <w:t>．</w:t>
      </w:r>
      <w:r>
        <w:rPr>
          <w:rFonts w:cs="宋体" w:hint="eastAsia"/>
        </w:rPr>
        <w:t>带</w:t>
      </w:r>
      <w:r>
        <w:t>*</w:t>
      </w:r>
      <w:r>
        <w:rPr>
          <w:rFonts w:cs="宋体" w:hint="eastAsia"/>
        </w:rPr>
        <w:t>内容为必填项。</w:t>
      </w:r>
    </w:p>
    <w:p w:rsidR="00485086" w:rsidRPr="00565461" w:rsidRDefault="00485086" w:rsidP="00A24727">
      <w:pPr>
        <w:spacing w:line="400" w:lineRule="exact"/>
        <w:ind w:firstLineChars="200" w:firstLine="31680"/>
        <w:rPr>
          <w:rFonts w:cs="Times New Roman"/>
        </w:rPr>
      </w:pPr>
      <w:r>
        <w:t>2</w:t>
      </w:r>
      <w:r>
        <w:rPr>
          <w:rFonts w:cs="宋体" w:hint="eastAsia"/>
        </w:rPr>
        <w:t>．</w:t>
      </w:r>
      <w:r w:rsidRPr="001D0BF5">
        <w:rPr>
          <w:rFonts w:cs="宋体" w:hint="eastAsia"/>
        </w:rPr>
        <w:t>课程简介字数为</w:t>
      </w:r>
      <w:r w:rsidRPr="001D0BF5">
        <w:t>300-500</w:t>
      </w:r>
      <w:r w:rsidRPr="001D0BF5">
        <w:rPr>
          <w:rFonts w:cs="宋体" w:hint="eastAsia"/>
        </w:rPr>
        <w:t>字；课程大纲以表述清楚教学安排为宜，字数不限。</w:t>
      </w:r>
    </w:p>
    <w:sectPr w:rsidR="00485086" w:rsidRPr="00565461" w:rsidSect="00240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086" w:rsidRDefault="00485086" w:rsidP="00577EC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85086" w:rsidRDefault="00485086" w:rsidP="00577EC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086" w:rsidRDefault="00485086" w:rsidP="00577EC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85086" w:rsidRDefault="00485086" w:rsidP="00577EC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61D"/>
    <w:rsid w:val="00016D09"/>
    <w:rsid w:val="00025E72"/>
    <w:rsid w:val="00046DFD"/>
    <w:rsid w:val="0006061D"/>
    <w:rsid w:val="00065C8F"/>
    <w:rsid w:val="000A3107"/>
    <w:rsid w:val="000A548F"/>
    <w:rsid w:val="000B4F6B"/>
    <w:rsid w:val="000B5B61"/>
    <w:rsid w:val="000C307E"/>
    <w:rsid w:val="000C4BA4"/>
    <w:rsid w:val="000D1B8F"/>
    <w:rsid w:val="00113507"/>
    <w:rsid w:val="00114121"/>
    <w:rsid w:val="00121CB2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868E3"/>
    <w:rsid w:val="001A4FE4"/>
    <w:rsid w:val="001B0641"/>
    <w:rsid w:val="001C7AD8"/>
    <w:rsid w:val="001D0BF5"/>
    <w:rsid w:val="001E73FD"/>
    <w:rsid w:val="00207DEF"/>
    <w:rsid w:val="00227A34"/>
    <w:rsid w:val="00240C7E"/>
    <w:rsid w:val="00242855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B7393"/>
    <w:rsid w:val="002D4CDC"/>
    <w:rsid w:val="002E1E92"/>
    <w:rsid w:val="002F3EBD"/>
    <w:rsid w:val="003036D4"/>
    <w:rsid w:val="003237D3"/>
    <w:rsid w:val="00336DE0"/>
    <w:rsid w:val="00341CDD"/>
    <w:rsid w:val="00366702"/>
    <w:rsid w:val="003715C0"/>
    <w:rsid w:val="00377008"/>
    <w:rsid w:val="003948E3"/>
    <w:rsid w:val="00395246"/>
    <w:rsid w:val="0039570D"/>
    <w:rsid w:val="003C4422"/>
    <w:rsid w:val="003C6C1E"/>
    <w:rsid w:val="003D10F5"/>
    <w:rsid w:val="003E65CC"/>
    <w:rsid w:val="00410C05"/>
    <w:rsid w:val="00446816"/>
    <w:rsid w:val="00461685"/>
    <w:rsid w:val="00474457"/>
    <w:rsid w:val="00481C14"/>
    <w:rsid w:val="00485086"/>
    <w:rsid w:val="00487AD7"/>
    <w:rsid w:val="004921CE"/>
    <w:rsid w:val="004D1428"/>
    <w:rsid w:val="004D4153"/>
    <w:rsid w:val="004D62C4"/>
    <w:rsid w:val="004E283B"/>
    <w:rsid w:val="005031D5"/>
    <w:rsid w:val="00511D50"/>
    <w:rsid w:val="00520B0A"/>
    <w:rsid w:val="00535B5C"/>
    <w:rsid w:val="005532DB"/>
    <w:rsid w:val="00565461"/>
    <w:rsid w:val="00577467"/>
    <w:rsid w:val="00577ECF"/>
    <w:rsid w:val="005B52BE"/>
    <w:rsid w:val="005F49AB"/>
    <w:rsid w:val="0061590F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40747"/>
    <w:rsid w:val="0074127F"/>
    <w:rsid w:val="007824FE"/>
    <w:rsid w:val="00784A11"/>
    <w:rsid w:val="00795F2D"/>
    <w:rsid w:val="007A19E1"/>
    <w:rsid w:val="007C626D"/>
    <w:rsid w:val="007D3CF9"/>
    <w:rsid w:val="007D4099"/>
    <w:rsid w:val="007E4B77"/>
    <w:rsid w:val="008158EA"/>
    <w:rsid w:val="00823ACC"/>
    <w:rsid w:val="00825ACB"/>
    <w:rsid w:val="00825C1B"/>
    <w:rsid w:val="00831833"/>
    <w:rsid w:val="00857453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77F"/>
    <w:rsid w:val="0094583E"/>
    <w:rsid w:val="009521A6"/>
    <w:rsid w:val="009744FC"/>
    <w:rsid w:val="00983A28"/>
    <w:rsid w:val="009A0D3D"/>
    <w:rsid w:val="009A13D5"/>
    <w:rsid w:val="009A1690"/>
    <w:rsid w:val="009C2014"/>
    <w:rsid w:val="009C209F"/>
    <w:rsid w:val="009E73FA"/>
    <w:rsid w:val="009F236A"/>
    <w:rsid w:val="00A16565"/>
    <w:rsid w:val="00A24727"/>
    <w:rsid w:val="00A3078F"/>
    <w:rsid w:val="00A37564"/>
    <w:rsid w:val="00A54CA9"/>
    <w:rsid w:val="00A61B1F"/>
    <w:rsid w:val="00A724E5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635F7"/>
    <w:rsid w:val="00B74383"/>
    <w:rsid w:val="00B970D8"/>
    <w:rsid w:val="00BC4388"/>
    <w:rsid w:val="00BE022B"/>
    <w:rsid w:val="00C040DE"/>
    <w:rsid w:val="00C46B87"/>
    <w:rsid w:val="00C55B5C"/>
    <w:rsid w:val="00C73038"/>
    <w:rsid w:val="00C85828"/>
    <w:rsid w:val="00CB685A"/>
    <w:rsid w:val="00CC6391"/>
    <w:rsid w:val="00CF32A8"/>
    <w:rsid w:val="00CF7312"/>
    <w:rsid w:val="00CF77A7"/>
    <w:rsid w:val="00D130CC"/>
    <w:rsid w:val="00D1758F"/>
    <w:rsid w:val="00D23BC7"/>
    <w:rsid w:val="00D41A07"/>
    <w:rsid w:val="00D43323"/>
    <w:rsid w:val="00D47A4D"/>
    <w:rsid w:val="00D50B2F"/>
    <w:rsid w:val="00D604F5"/>
    <w:rsid w:val="00D644B5"/>
    <w:rsid w:val="00D73A3C"/>
    <w:rsid w:val="00D85250"/>
    <w:rsid w:val="00D858FF"/>
    <w:rsid w:val="00DB5794"/>
    <w:rsid w:val="00DC7BDC"/>
    <w:rsid w:val="00DF671F"/>
    <w:rsid w:val="00E025AD"/>
    <w:rsid w:val="00E056AA"/>
    <w:rsid w:val="00E06426"/>
    <w:rsid w:val="00E30BA9"/>
    <w:rsid w:val="00E43921"/>
    <w:rsid w:val="00E46E8A"/>
    <w:rsid w:val="00E54B0F"/>
    <w:rsid w:val="00E5505D"/>
    <w:rsid w:val="00E85F6E"/>
    <w:rsid w:val="00E86120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746B7"/>
    <w:rsid w:val="00FC687D"/>
    <w:rsid w:val="00FE20EB"/>
    <w:rsid w:val="00FE3349"/>
    <w:rsid w:val="00FE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C7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6964"/>
    <w:pPr>
      <w:ind w:firstLineChars="200" w:firstLine="420"/>
    </w:pPr>
  </w:style>
  <w:style w:type="character" w:styleId="Strong">
    <w:name w:val="Strong"/>
    <w:basedOn w:val="DefaultParagraphFont"/>
    <w:uiPriority w:val="99"/>
    <w:qFormat/>
    <w:rsid w:val="009202E6"/>
    <w:rPr>
      <w:b/>
      <w:bCs/>
    </w:rPr>
  </w:style>
  <w:style w:type="table" w:styleId="TableGrid">
    <w:name w:val="Table Grid"/>
    <w:basedOn w:val="TableNormal"/>
    <w:uiPriority w:val="99"/>
    <w:rsid w:val="009202E6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Normal"/>
    <w:autoRedefine/>
    <w:uiPriority w:val="99"/>
    <w:rsid w:val="00124F58"/>
    <w:rPr>
      <w:rFonts w:ascii="宋体" w:hAnsi="宋体" w:cs="宋体"/>
      <w:color w:val="FF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33AB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3ABB"/>
    <w:rPr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AD7E02"/>
    <w:rPr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77ECF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400</Words>
  <Characters>2280</Characters>
  <Application>Microsoft Office Outlook</Application>
  <DocSecurity>0</DocSecurity>
  <Lines>0</Lines>
  <Paragraphs>0</Paragraphs>
  <ScaleCrop>false</ScaleCrop>
  <Company>LAF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xiqiang yang</dc:creator>
  <cp:keywords/>
  <dc:description/>
  <cp:lastModifiedBy>GCZX</cp:lastModifiedBy>
  <cp:revision>3</cp:revision>
  <cp:lastPrinted>2014-04-28T01:34:00Z</cp:lastPrinted>
  <dcterms:created xsi:type="dcterms:W3CDTF">2017-11-21T01:31:00Z</dcterms:created>
  <dcterms:modified xsi:type="dcterms:W3CDTF">2017-11-21T01:31:00Z</dcterms:modified>
</cp:coreProperties>
</file>